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9E520" w14:textId="7B208F3D" w:rsidR="004912F2" w:rsidRDefault="004912F2" w:rsidP="000A33DA">
      <w:pPr>
        <w:pStyle w:val="ZRIKop"/>
        <w:numPr>
          <w:ilvl w:val="0"/>
          <w:numId w:val="0"/>
        </w:numPr>
      </w:pPr>
      <w:bookmarkStart w:id="0" w:name="ZRiOndertekening"/>
      <w:bookmarkStart w:id="1" w:name="_Toc347310051"/>
      <w:bookmarkStart w:id="2" w:name="_Toc354662390"/>
      <w:bookmarkStart w:id="3" w:name="_Toc355018160"/>
      <w:bookmarkStart w:id="4" w:name="_Toc459197031"/>
      <w:bookmarkStart w:id="5" w:name="_Toc480444395"/>
      <w:bookmarkStart w:id="6" w:name="_GoBack"/>
      <w:bookmarkEnd w:id="0"/>
      <w:bookmarkEnd w:id="6"/>
      <w:r>
        <w:t xml:space="preserve">Bijlage </w:t>
      </w:r>
      <w:r w:rsidR="0022646E">
        <w:t>3</w:t>
      </w:r>
      <w:r>
        <w:t>: Model projectgegevens</w:t>
      </w:r>
      <w:bookmarkEnd w:id="1"/>
      <w:bookmarkEnd w:id="2"/>
      <w:bookmarkEnd w:id="3"/>
      <w:bookmarkEnd w:id="4"/>
      <w:bookmarkEnd w:id="5"/>
    </w:p>
    <w:p w14:paraId="2667CD79" w14:textId="77777777" w:rsidR="004912F2" w:rsidRDefault="004912F2" w:rsidP="004912F2"/>
    <w:p w14:paraId="7742746B" w14:textId="037C5E60" w:rsidR="004912F2" w:rsidRDefault="004912F2" w:rsidP="004912F2">
      <w:r>
        <w:t>Onderstaand model bevat de in te dienen projectgegevens van een te dienen referentie. Gebruik van het model als zodanig is facultatief.</w:t>
      </w:r>
    </w:p>
    <w:p w14:paraId="4B79286D" w14:textId="77777777" w:rsidR="004912F2" w:rsidRPr="007C3A40" w:rsidRDefault="004912F2" w:rsidP="004912F2">
      <w:pPr>
        <w:rPr>
          <w:b/>
        </w:rPr>
      </w:pPr>
    </w:p>
    <w:tbl>
      <w:tblPr>
        <w:tblW w:w="7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1415"/>
      </w:tblGrid>
      <w:tr w:rsidR="004912F2" w14:paraId="2735F24B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210CBAC" w14:textId="77777777" w:rsidR="004912F2" w:rsidRDefault="004912F2" w:rsidP="00304A5A">
            <w:r>
              <w:t>Naam project:</w:t>
            </w:r>
          </w:p>
        </w:tc>
        <w:tc>
          <w:tcPr>
            <w:tcW w:w="5094" w:type="dxa"/>
            <w:gridSpan w:val="2"/>
          </w:tcPr>
          <w:p w14:paraId="59623271" w14:textId="77777777" w:rsidR="004912F2" w:rsidRDefault="004912F2" w:rsidP="00304A5A"/>
        </w:tc>
      </w:tr>
      <w:tr w:rsidR="004912F2" w14:paraId="45F794DD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B9CFE89" w14:textId="77777777" w:rsidR="004912F2" w:rsidRDefault="004912F2" w:rsidP="00304A5A">
            <w:r>
              <w:t xml:space="preserve">Plaats project: </w:t>
            </w:r>
          </w:p>
        </w:tc>
        <w:tc>
          <w:tcPr>
            <w:tcW w:w="5094" w:type="dxa"/>
            <w:gridSpan w:val="2"/>
          </w:tcPr>
          <w:p w14:paraId="30DDBF10" w14:textId="77777777" w:rsidR="004912F2" w:rsidRDefault="004912F2" w:rsidP="00304A5A"/>
        </w:tc>
      </w:tr>
      <w:tr w:rsidR="004912F2" w14:paraId="2FE13B8E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616CA23" w14:textId="77777777" w:rsidR="004912F2" w:rsidRDefault="004912F2" w:rsidP="00304A5A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5094" w:type="dxa"/>
            <w:gridSpan w:val="2"/>
          </w:tcPr>
          <w:p w14:paraId="7355711C" w14:textId="77777777" w:rsidR="004912F2" w:rsidRDefault="004912F2" w:rsidP="00304A5A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4912F2" w14:paraId="21B383FF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EB67E24" w14:textId="77777777" w:rsidR="004912F2" w:rsidRDefault="004912F2" w:rsidP="00304A5A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6A1216D3" w14:textId="77777777" w:rsidR="004912F2" w:rsidRDefault="004912F2" w:rsidP="00304A5A">
            <w:r>
              <w:t>€</w:t>
            </w:r>
          </w:p>
        </w:tc>
        <w:tc>
          <w:tcPr>
            <w:tcW w:w="1415" w:type="dxa"/>
            <w:tcBorders>
              <w:left w:val="nil"/>
            </w:tcBorders>
          </w:tcPr>
          <w:p w14:paraId="53027E48" w14:textId="77777777" w:rsidR="004912F2" w:rsidRDefault="004912F2" w:rsidP="00304A5A">
            <w:pPr>
              <w:jc w:val="right"/>
            </w:pPr>
            <w:r>
              <w:t>exclusief btw</w:t>
            </w:r>
          </w:p>
        </w:tc>
      </w:tr>
      <w:tr w:rsidR="00614173" w14:paraId="5F7A2302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41C764B" w14:textId="7C88F7CD" w:rsidR="00614173" w:rsidRDefault="00614173" w:rsidP="00304A5A">
            <w:r>
              <w:t>Bouwkosten</w:t>
            </w:r>
            <w:r w:rsidR="00907AFA">
              <w:t xml:space="preserve"> per m2 </w:t>
            </w:r>
            <w:proofErr w:type="spellStart"/>
            <w:r w:rsidR="00907AFA">
              <w:t>bvo</w:t>
            </w:r>
            <w:proofErr w:type="spellEnd"/>
            <w:r w:rsidR="00D75C7A">
              <w:t>:</w:t>
            </w:r>
          </w:p>
        </w:tc>
        <w:tc>
          <w:tcPr>
            <w:tcW w:w="3679" w:type="dxa"/>
            <w:tcBorders>
              <w:right w:val="nil"/>
            </w:tcBorders>
          </w:tcPr>
          <w:p w14:paraId="42F2FD67" w14:textId="77777777" w:rsidR="00614173" w:rsidRDefault="00614173" w:rsidP="00304A5A"/>
        </w:tc>
        <w:tc>
          <w:tcPr>
            <w:tcW w:w="1415" w:type="dxa"/>
            <w:tcBorders>
              <w:left w:val="nil"/>
            </w:tcBorders>
          </w:tcPr>
          <w:p w14:paraId="7EF0304E" w14:textId="107D52FC" w:rsidR="00614173" w:rsidRDefault="00614173" w:rsidP="00304A5A">
            <w:pPr>
              <w:jc w:val="right"/>
            </w:pPr>
            <w:r>
              <w:t xml:space="preserve">€/m2 </w:t>
            </w:r>
            <w:proofErr w:type="spellStart"/>
            <w:r>
              <w:t>bvo</w:t>
            </w:r>
            <w:proofErr w:type="spellEnd"/>
          </w:p>
        </w:tc>
      </w:tr>
      <w:tr w:rsidR="004912F2" w14:paraId="731B3BF0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EDBA06E" w14:textId="77777777" w:rsidR="004912F2" w:rsidRDefault="004912F2" w:rsidP="00304A5A">
            <w:r>
              <w:t>Ontwerpperiode:</w:t>
            </w:r>
          </w:p>
        </w:tc>
        <w:tc>
          <w:tcPr>
            <w:tcW w:w="5094" w:type="dxa"/>
            <w:gridSpan w:val="2"/>
          </w:tcPr>
          <w:p w14:paraId="4AA69126" w14:textId="77777777" w:rsidR="004912F2" w:rsidRDefault="004912F2" w:rsidP="00304A5A"/>
        </w:tc>
      </w:tr>
      <w:tr w:rsidR="004912F2" w14:paraId="5718C78F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6D75DEB" w14:textId="77777777" w:rsidR="004912F2" w:rsidRDefault="004912F2" w:rsidP="00304A5A">
            <w:r>
              <w:t>Realisatieperiode:</w:t>
            </w:r>
          </w:p>
        </w:tc>
        <w:tc>
          <w:tcPr>
            <w:tcW w:w="5094" w:type="dxa"/>
            <w:gridSpan w:val="2"/>
          </w:tcPr>
          <w:p w14:paraId="3F3B0AC4" w14:textId="77777777" w:rsidR="004912F2" w:rsidRPr="00E62F0C" w:rsidRDefault="004912F2" w:rsidP="00304A5A">
            <w:pPr>
              <w:rPr>
                <w:i/>
              </w:rPr>
            </w:pPr>
          </w:p>
        </w:tc>
      </w:tr>
      <w:tr w:rsidR="004912F2" w14:paraId="2959A62C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CACA84A" w14:textId="77777777" w:rsidR="004912F2" w:rsidRDefault="004912F2" w:rsidP="00304A5A">
            <w:r>
              <w:t>Naam opdrachtnemer:</w:t>
            </w:r>
          </w:p>
        </w:tc>
        <w:tc>
          <w:tcPr>
            <w:tcW w:w="5094" w:type="dxa"/>
            <w:gridSpan w:val="2"/>
          </w:tcPr>
          <w:p w14:paraId="36C11BF0" w14:textId="77777777" w:rsidR="004912F2" w:rsidRDefault="004912F2" w:rsidP="00304A5A"/>
        </w:tc>
      </w:tr>
      <w:tr w:rsidR="004912F2" w14:paraId="72298470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F48B39C" w14:textId="77777777" w:rsidR="004912F2" w:rsidRDefault="004912F2" w:rsidP="00304A5A">
            <w:r>
              <w:t>Naam opdrachtgever:</w:t>
            </w:r>
          </w:p>
        </w:tc>
        <w:tc>
          <w:tcPr>
            <w:tcW w:w="5094" w:type="dxa"/>
            <w:gridSpan w:val="2"/>
          </w:tcPr>
          <w:p w14:paraId="531F4867" w14:textId="77777777" w:rsidR="004912F2" w:rsidRDefault="004912F2" w:rsidP="00304A5A"/>
        </w:tc>
      </w:tr>
      <w:tr w:rsidR="004912F2" w14:paraId="2F33F58A" w14:textId="77777777" w:rsidTr="00304A5A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DCAA18B" w14:textId="77777777" w:rsidR="004912F2" w:rsidRDefault="004912F2" w:rsidP="00304A5A">
            <w:r>
              <w:t>Adres en contactgegevens opdrachtgever:</w:t>
            </w:r>
          </w:p>
        </w:tc>
        <w:tc>
          <w:tcPr>
            <w:tcW w:w="5094" w:type="dxa"/>
            <w:gridSpan w:val="2"/>
          </w:tcPr>
          <w:p w14:paraId="21A417DB" w14:textId="77777777" w:rsidR="004912F2" w:rsidRDefault="004912F2" w:rsidP="00304A5A"/>
        </w:tc>
      </w:tr>
      <w:tr w:rsidR="004912F2" w14:paraId="0F308DF9" w14:textId="77777777" w:rsidTr="00304A5A">
        <w:tc>
          <w:tcPr>
            <w:tcW w:w="7466" w:type="dxa"/>
            <w:gridSpan w:val="3"/>
            <w:tcBorders>
              <w:top w:val="nil"/>
              <w:left w:val="nil"/>
              <w:right w:val="nil"/>
            </w:tcBorders>
          </w:tcPr>
          <w:p w14:paraId="775F85D2" w14:textId="77777777" w:rsidR="004912F2" w:rsidRDefault="004912F2" w:rsidP="00304A5A"/>
          <w:p w14:paraId="269DCF90" w14:textId="77777777" w:rsidR="004912F2" w:rsidRDefault="004912F2" w:rsidP="00304A5A">
            <w:r>
              <w:t>Beknopte beschrijving:</w:t>
            </w:r>
          </w:p>
        </w:tc>
      </w:tr>
      <w:tr w:rsidR="004912F2" w14:paraId="57673213" w14:textId="77777777" w:rsidTr="00304A5A">
        <w:tc>
          <w:tcPr>
            <w:tcW w:w="7466" w:type="dxa"/>
            <w:gridSpan w:val="3"/>
          </w:tcPr>
          <w:p w14:paraId="54C347F2" w14:textId="77777777" w:rsidR="004912F2" w:rsidRDefault="004912F2" w:rsidP="00304A5A"/>
          <w:p w14:paraId="62ABFB7C" w14:textId="77777777" w:rsidR="004912F2" w:rsidRDefault="004912F2" w:rsidP="00304A5A"/>
          <w:p w14:paraId="7ADBA573" w14:textId="77777777" w:rsidR="004912F2" w:rsidRDefault="004912F2" w:rsidP="00304A5A"/>
        </w:tc>
      </w:tr>
      <w:tr w:rsidR="004912F2" w14:paraId="4BC1EC2E" w14:textId="77777777" w:rsidTr="00304A5A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14:paraId="2CF8E223" w14:textId="77777777" w:rsidR="004912F2" w:rsidRDefault="004912F2" w:rsidP="00304A5A"/>
          <w:p w14:paraId="63082D62" w14:textId="77777777" w:rsidR="004912F2" w:rsidRDefault="004912F2" w:rsidP="00304A5A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4912F2" w14:paraId="780701EB" w14:textId="77777777" w:rsidTr="00304A5A">
        <w:tc>
          <w:tcPr>
            <w:tcW w:w="7466" w:type="dxa"/>
            <w:gridSpan w:val="3"/>
          </w:tcPr>
          <w:p w14:paraId="698E89E8" w14:textId="77777777" w:rsidR="004912F2" w:rsidRDefault="004912F2" w:rsidP="00304A5A"/>
          <w:p w14:paraId="1C4D8A63" w14:textId="77777777" w:rsidR="004912F2" w:rsidRDefault="004912F2" w:rsidP="00304A5A"/>
          <w:p w14:paraId="65C2AA2A" w14:textId="77777777" w:rsidR="004912F2" w:rsidRDefault="004912F2" w:rsidP="00304A5A"/>
        </w:tc>
      </w:tr>
      <w:tr w:rsidR="004912F2" w14:paraId="552E6FAE" w14:textId="77777777" w:rsidTr="00304A5A">
        <w:tc>
          <w:tcPr>
            <w:tcW w:w="7466" w:type="dxa"/>
            <w:gridSpan w:val="3"/>
            <w:tcBorders>
              <w:left w:val="nil"/>
              <w:right w:val="nil"/>
            </w:tcBorders>
          </w:tcPr>
          <w:p w14:paraId="3FE18D75" w14:textId="77777777" w:rsidR="004912F2" w:rsidRDefault="004912F2" w:rsidP="00304A5A"/>
          <w:p w14:paraId="4AFC895C" w14:textId="77777777" w:rsidR="004912F2" w:rsidRDefault="004912F2" w:rsidP="00304A5A">
            <w:r>
              <w:t>Typerend beeldmateriaal (mag ook separaat meegeleverd worden):</w:t>
            </w:r>
          </w:p>
        </w:tc>
      </w:tr>
      <w:tr w:rsidR="004912F2" w14:paraId="593DABED" w14:textId="77777777" w:rsidTr="00304A5A">
        <w:tc>
          <w:tcPr>
            <w:tcW w:w="7466" w:type="dxa"/>
            <w:gridSpan w:val="3"/>
          </w:tcPr>
          <w:p w14:paraId="717F3735" w14:textId="77777777" w:rsidR="004912F2" w:rsidRDefault="004912F2" w:rsidP="00304A5A"/>
          <w:p w14:paraId="3875D3A8" w14:textId="77777777" w:rsidR="004912F2" w:rsidRDefault="004912F2" w:rsidP="00304A5A"/>
          <w:p w14:paraId="1B45A0FC" w14:textId="77777777" w:rsidR="004912F2" w:rsidRDefault="004912F2" w:rsidP="00304A5A"/>
        </w:tc>
      </w:tr>
    </w:tbl>
    <w:p w14:paraId="2DF98EC5" w14:textId="77777777" w:rsidR="004912F2" w:rsidRDefault="004912F2" w:rsidP="004912F2"/>
    <w:p w14:paraId="59E6F614" w14:textId="50239982" w:rsidR="004912F2" w:rsidRDefault="004912F2" w:rsidP="004912F2">
      <w:pPr>
        <w:spacing w:line="240" w:lineRule="auto"/>
      </w:pPr>
    </w:p>
    <w:sectPr w:rsidR="004912F2" w:rsidSect="0072578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8272F" w14:textId="77777777" w:rsidR="002C691E" w:rsidRDefault="002C691E">
      <w:r>
        <w:separator/>
      </w:r>
    </w:p>
  </w:endnote>
  <w:endnote w:type="continuationSeparator" w:id="0">
    <w:p w14:paraId="3DE76A5F" w14:textId="77777777" w:rsidR="002C691E" w:rsidRDefault="002C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37BAE" w14:textId="77777777" w:rsidR="002C691E" w:rsidRDefault="002C691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AAC181E" wp14:editId="37263C7F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F7C159" w14:textId="7FD18ACB" w:rsidR="002C691E" w:rsidRPr="0023238C" w:rsidRDefault="002C691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F6F94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AC181E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2CF7C159" w14:textId="7FD18ACB" w:rsidR="002C691E" w:rsidRPr="0023238C" w:rsidRDefault="002C691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F6F94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BD1DC" w14:textId="77777777" w:rsidR="002C691E" w:rsidRDefault="002C691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D469893" wp14:editId="485841B4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260186" w14:textId="6F072331" w:rsidR="002C691E" w:rsidRPr="0023238C" w:rsidRDefault="002C691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5F6F94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469893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3F260186" w14:textId="6F072331" w:rsidR="002C691E" w:rsidRPr="0023238C" w:rsidRDefault="002C691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5F6F94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3AB67" w14:textId="77777777" w:rsidR="002C691E" w:rsidRDefault="002C691E">
      <w:r>
        <w:separator/>
      </w:r>
    </w:p>
  </w:footnote>
  <w:footnote w:type="continuationSeparator" w:id="0">
    <w:p w14:paraId="62844CCB" w14:textId="77777777" w:rsidR="002C691E" w:rsidRDefault="002C691E">
      <w:r>
        <w:continuationSeparator/>
      </w:r>
    </w:p>
  </w:footnote>
  <w:footnote w:id="1">
    <w:p w14:paraId="7CDD6B6E" w14:textId="77777777" w:rsidR="002C691E" w:rsidRPr="008B565C" w:rsidRDefault="002C691E" w:rsidP="004912F2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2C691E" w:rsidRPr="00415DC8" w14:paraId="1417C42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431FA79" w14:textId="77777777" w:rsidR="002C691E" w:rsidRPr="00415DC8" w:rsidRDefault="002C691E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0C62ABA2" w14:textId="61DCC626" w:rsidR="002C691E" w:rsidRPr="00BE6E41" w:rsidRDefault="002C691E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405F17C1" w14:textId="77777777" w:rsidR="002C691E" w:rsidRPr="00415DC8" w:rsidRDefault="002C691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1B1F1FE8" w14:textId="77777777" w:rsidR="002C691E" w:rsidRPr="00415DC8" w:rsidRDefault="002C691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2C691E" w:rsidRPr="00AB57AB" w14:paraId="4CD1D1B1" w14:textId="77777777" w:rsidTr="00C53112">
      <w:trPr>
        <w:trHeight w:hRule="exact" w:val="567"/>
      </w:trPr>
      <w:tc>
        <w:tcPr>
          <w:tcW w:w="2869" w:type="dxa"/>
        </w:tcPr>
        <w:p w14:paraId="6ECBC5FB" w14:textId="77777777" w:rsidR="002C691E" w:rsidRPr="000F6A0D" w:rsidRDefault="002C691E" w:rsidP="003402F9"/>
      </w:tc>
      <w:tc>
        <w:tcPr>
          <w:tcW w:w="2868" w:type="dxa"/>
          <w:shd w:val="clear" w:color="auto" w:fill="auto"/>
        </w:tcPr>
        <w:p w14:paraId="1A771D88" w14:textId="4259A5F9" w:rsidR="002C691E" w:rsidRPr="002A1984" w:rsidRDefault="002C691E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66B49AE2" w14:textId="4FF20D98" w:rsidR="002C691E" w:rsidRPr="002A1984" w:rsidRDefault="002C691E" w:rsidP="003402F9">
          <w:fldSimple w:instr=" DOCPROPERTY  Title  \* MERGEFORMAT ">
            <w:r w:rsidR="005F6F94">
              <w:t>NPV1702R001</w:t>
            </w:r>
          </w:fldSimple>
        </w:p>
      </w:tc>
      <w:tc>
        <w:tcPr>
          <w:tcW w:w="2622" w:type="dxa"/>
        </w:tcPr>
        <w:p w14:paraId="39A6BDF2" w14:textId="11258279" w:rsidR="002C691E" w:rsidRPr="00AB57AB" w:rsidRDefault="002C691E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F6F94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fldSimple w:instr=" NUMPAGES   \* MERGEFORMAT ">
            <w:r w:rsidR="005F6F94">
              <w:rPr>
                <w:noProof/>
              </w:rPr>
              <w:t>17</w:t>
            </w:r>
          </w:fldSimple>
        </w:p>
      </w:tc>
    </w:tr>
    <w:tr w:rsidR="002C691E" w:rsidRPr="00415DC8" w14:paraId="6C0C99D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86658E8" w14:textId="77777777" w:rsidR="002C691E" w:rsidRPr="00415DC8" w:rsidRDefault="002C691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96D7B71" w14:textId="77777777" w:rsidR="002C691E" w:rsidRPr="00415DC8" w:rsidRDefault="002C691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825A2F8" w14:textId="77777777" w:rsidR="002C691E" w:rsidRPr="00415DC8" w:rsidRDefault="002C691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6EA0D49" w14:textId="77777777" w:rsidR="002C691E" w:rsidRPr="00415DC8" w:rsidRDefault="002C691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2C691E" w:rsidRPr="00415DC8" w14:paraId="1865E942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A768B4C" w14:textId="77777777" w:rsidR="002C691E" w:rsidRPr="00415DC8" w:rsidRDefault="002C691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70CAB374" w14:textId="77777777" w:rsidR="002C691E" w:rsidRPr="00415DC8" w:rsidRDefault="002C691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B5368F8" w14:textId="6C311DEC" w:rsidR="002C691E" w:rsidRDefault="002C691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5F6F94">
            <w:t>22-05-2017</w:t>
          </w:r>
          <w:r>
            <w:fldChar w:fldCharType="end"/>
          </w:r>
        </w:p>
      </w:tc>
      <w:tc>
        <w:tcPr>
          <w:tcW w:w="2622" w:type="dxa"/>
        </w:tcPr>
        <w:p w14:paraId="39EEC770" w14:textId="77777777" w:rsidR="002C691E" w:rsidRPr="00415DC8" w:rsidRDefault="002C691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18B24D17" w14:textId="77777777" w:rsidR="002C691E" w:rsidRPr="0018200E" w:rsidRDefault="002C691E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5BEB549E" wp14:editId="6E1A1BDE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51951" w14:textId="7E969BDC" w:rsidR="002C691E" w:rsidRDefault="002C691E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43239799" wp14:editId="72E64F8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E66F2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" w15:restartNumberingAfterBreak="0">
    <w:nsid w:val="0D2A352A"/>
    <w:multiLevelType w:val="hybridMultilevel"/>
    <w:tmpl w:val="6FEE7A1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835F7"/>
    <w:multiLevelType w:val="hybridMultilevel"/>
    <w:tmpl w:val="15EE8FF2"/>
    <w:lvl w:ilvl="0" w:tplc="5F2C9C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708F8"/>
    <w:multiLevelType w:val="hybridMultilevel"/>
    <w:tmpl w:val="C7AA37F4"/>
    <w:lvl w:ilvl="0" w:tplc="814E3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8A34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7F805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ECE0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381C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58E4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C429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AAE2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0AE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A472D2"/>
    <w:multiLevelType w:val="multilevel"/>
    <w:tmpl w:val="5F26AA94"/>
    <w:numStyleLink w:val="ZRIOpsommingstekens"/>
  </w:abstractNum>
  <w:abstractNum w:abstractNumId="5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7" w15:restartNumberingAfterBreak="0">
    <w:nsid w:val="3A691188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924CF7"/>
    <w:multiLevelType w:val="hybridMultilevel"/>
    <w:tmpl w:val="4EC09D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296B"/>
    <w:multiLevelType w:val="multilevel"/>
    <w:tmpl w:val="5F26AA94"/>
    <w:numStyleLink w:val="ZRIOpsommingstekens"/>
  </w:abstractNum>
  <w:abstractNum w:abstractNumId="10" w15:restartNumberingAfterBreak="0">
    <w:nsid w:val="4BD44C6E"/>
    <w:multiLevelType w:val="hybridMultilevel"/>
    <w:tmpl w:val="D932D152"/>
    <w:lvl w:ilvl="0" w:tplc="B1D60E36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11A08A5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E26B84"/>
    <w:multiLevelType w:val="hybridMultilevel"/>
    <w:tmpl w:val="BBC8658C"/>
    <w:lvl w:ilvl="0" w:tplc="B9FEB5CE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130003">
      <w:start w:val="1"/>
      <w:numFmt w:val="bullet"/>
      <w:lvlText w:val="-"/>
      <w:lvlJc w:val="left"/>
      <w:pPr>
        <w:tabs>
          <w:tab w:val="num" w:pos="646"/>
        </w:tabs>
        <w:ind w:left="646" w:hanging="360"/>
      </w:pPr>
      <w:rPr>
        <w:rFonts w:ascii="Arial" w:hAnsi="Arial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005766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58640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6" w15:restartNumberingAfterBreak="0">
    <w:nsid w:val="634F16E5"/>
    <w:multiLevelType w:val="hybridMultilevel"/>
    <w:tmpl w:val="264EFE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87DCF"/>
    <w:multiLevelType w:val="hybridMultilevel"/>
    <w:tmpl w:val="834ED8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BE07FE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5"/>
  </w:num>
  <w:num w:numId="4">
    <w:abstractNumId w:val="3"/>
  </w:num>
  <w:num w:numId="5">
    <w:abstractNumId w:val="13"/>
  </w:num>
  <w:num w:numId="6">
    <w:abstractNumId w:val="0"/>
  </w:num>
  <w:num w:numId="7">
    <w:abstractNumId w:val="11"/>
  </w:num>
  <w:num w:numId="8">
    <w:abstractNumId w:val="15"/>
  </w:num>
  <w:num w:numId="9">
    <w:abstractNumId w:val="1"/>
  </w:num>
  <w:num w:numId="10">
    <w:abstractNumId w:val="14"/>
  </w:num>
  <w:num w:numId="11">
    <w:abstractNumId w:val="18"/>
  </w:num>
  <w:num w:numId="12">
    <w:abstractNumId w:val="4"/>
  </w:num>
  <w:num w:numId="13">
    <w:abstractNumId w:val="9"/>
  </w:num>
  <w:num w:numId="14">
    <w:abstractNumId w:val="17"/>
  </w:num>
  <w:num w:numId="15">
    <w:abstractNumId w:val="10"/>
  </w:num>
  <w:num w:numId="16">
    <w:abstractNumId w:val="8"/>
  </w:num>
  <w:num w:numId="17">
    <w:abstractNumId w:val="7"/>
  </w:num>
  <w:num w:numId="18">
    <w:abstractNumId w:val="12"/>
  </w:num>
  <w:num w:numId="19">
    <w:abstractNumId w:val="16"/>
  </w:num>
  <w:num w:numId="2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10-4-2017"/>
    <w:docVar w:name="Logo_aan" w:val="Waar"/>
    <w:docVar w:name="ONRI_aan" w:val="Onwaar"/>
  </w:docVars>
  <w:rsids>
    <w:rsidRoot w:val="00725786"/>
    <w:rsid w:val="00021F86"/>
    <w:rsid w:val="000220C5"/>
    <w:rsid w:val="00025D0F"/>
    <w:rsid w:val="00031BC8"/>
    <w:rsid w:val="000345BF"/>
    <w:rsid w:val="000445E9"/>
    <w:rsid w:val="00047F1D"/>
    <w:rsid w:val="00051C01"/>
    <w:rsid w:val="0005645A"/>
    <w:rsid w:val="00062C78"/>
    <w:rsid w:val="0007059A"/>
    <w:rsid w:val="00075E42"/>
    <w:rsid w:val="00084FF1"/>
    <w:rsid w:val="00090F75"/>
    <w:rsid w:val="000A08F9"/>
    <w:rsid w:val="000A19D8"/>
    <w:rsid w:val="000A33DA"/>
    <w:rsid w:val="000D7F71"/>
    <w:rsid w:val="000E63DA"/>
    <w:rsid w:val="000F20D3"/>
    <w:rsid w:val="000F6A0D"/>
    <w:rsid w:val="00111FAB"/>
    <w:rsid w:val="00115EC1"/>
    <w:rsid w:val="001250FB"/>
    <w:rsid w:val="00132D43"/>
    <w:rsid w:val="00141DE3"/>
    <w:rsid w:val="00141EA7"/>
    <w:rsid w:val="00147F70"/>
    <w:rsid w:val="00154F5C"/>
    <w:rsid w:val="0018200E"/>
    <w:rsid w:val="00193C74"/>
    <w:rsid w:val="001A130F"/>
    <w:rsid w:val="001A716C"/>
    <w:rsid w:val="001B15C5"/>
    <w:rsid w:val="001B1B59"/>
    <w:rsid w:val="001B2EB8"/>
    <w:rsid w:val="001C0EBB"/>
    <w:rsid w:val="001C13B0"/>
    <w:rsid w:val="001C7986"/>
    <w:rsid w:val="001D0F1A"/>
    <w:rsid w:val="001D6842"/>
    <w:rsid w:val="00213020"/>
    <w:rsid w:val="00217471"/>
    <w:rsid w:val="0022395E"/>
    <w:rsid w:val="00225375"/>
    <w:rsid w:val="0022646E"/>
    <w:rsid w:val="0023238C"/>
    <w:rsid w:val="00237E41"/>
    <w:rsid w:val="00244EEF"/>
    <w:rsid w:val="00245909"/>
    <w:rsid w:val="00245991"/>
    <w:rsid w:val="00246A9E"/>
    <w:rsid w:val="00251161"/>
    <w:rsid w:val="00260781"/>
    <w:rsid w:val="0026094D"/>
    <w:rsid w:val="002746B9"/>
    <w:rsid w:val="00292BEA"/>
    <w:rsid w:val="002A347B"/>
    <w:rsid w:val="002B2976"/>
    <w:rsid w:val="002C05F1"/>
    <w:rsid w:val="002C691E"/>
    <w:rsid w:val="002D2503"/>
    <w:rsid w:val="002D5BFB"/>
    <w:rsid w:val="002E08EC"/>
    <w:rsid w:val="002E6D3F"/>
    <w:rsid w:val="002F1476"/>
    <w:rsid w:val="002F7D60"/>
    <w:rsid w:val="00302B40"/>
    <w:rsid w:val="00303EEE"/>
    <w:rsid w:val="00304A5A"/>
    <w:rsid w:val="00316F1E"/>
    <w:rsid w:val="00326044"/>
    <w:rsid w:val="00327020"/>
    <w:rsid w:val="00332C58"/>
    <w:rsid w:val="003402F9"/>
    <w:rsid w:val="0034587D"/>
    <w:rsid w:val="003557F8"/>
    <w:rsid w:val="003618C5"/>
    <w:rsid w:val="00371974"/>
    <w:rsid w:val="00371B23"/>
    <w:rsid w:val="00385113"/>
    <w:rsid w:val="00392646"/>
    <w:rsid w:val="003937EC"/>
    <w:rsid w:val="00395A93"/>
    <w:rsid w:val="003A522E"/>
    <w:rsid w:val="003A5ED3"/>
    <w:rsid w:val="003A6A3A"/>
    <w:rsid w:val="003A6FC2"/>
    <w:rsid w:val="003C344E"/>
    <w:rsid w:val="003D08F0"/>
    <w:rsid w:val="003D4271"/>
    <w:rsid w:val="003F3294"/>
    <w:rsid w:val="003F67EB"/>
    <w:rsid w:val="0040715E"/>
    <w:rsid w:val="004073E4"/>
    <w:rsid w:val="004126F8"/>
    <w:rsid w:val="00415DC8"/>
    <w:rsid w:val="0042760B"/>
    <w:rsid w:val="004447A9"/>
    <w:rsid w:val="00451344"/>
    <w:rsid w:val="00456F9D"/>
    <w:rsid w:val="0046509D"/>
    <w:rsid w:val="00472ED7"/>
    <w:rsid w:val="00490730"/>
    <w:rsid w:val="004912F2"/>
    <w:rsid w:val="004A02BA"/>
    <w:rsid w:val="004A1274"/>
    <w:rsid w:val="004A7F7F"/>
    <w:rsid w:val="004B579B"/>
    <w:rsid w:val="004B715D"/>
    <w:rsid w:val="004C60C2"/>
    <w:rsid w:val="004D18DC"/>
    <w:rsid w:val="004D54C7"/>
    <w:rsid w:val="004D7A00"/>
    <w:rsid w:val="004E1F92"/>
    <w:rsid w:val="004F1166"/>
    <w:rsid w:val="004F2B70"/>
    <w:rsid w:val="004F51C4"/>
    <w:rsid w:val="004F65CF"/>
    <w:rsid w:val="00506CC9"/>
    <w:rsid w:val="00514A37"/>
    <w:rsid w:val="00522010"/>
    <w:rsid w:val="00524BDA"/>
    <w:rsid w:val="0052742C"/>
    <w:rsid w:val="00541341"/>
    <w:rsid w:val="00547745"/>
    <w:rsid w:val="00547C31"/>
    <w:rsid w:val="00565497"/>
    <w:rsid w:val="00565512"/>
    <w:rsid w:val="00586566"/>
    <w:rsid w:val="005B0770"/>
    <w:rsid w:val="005C0501"/>
    <w:rsid w:val="005C1C7A"/>
    <w:rsid w:val="005C2464"/>
    <w:rsid w:val="005C4BF5"/>
    <w:rsid w:val="005C5409"/>
    <w:rsid w:val="005C674D"/>
    <w:rsid w:val="005C6E51"/>
    <w:rsid w:val="005F1FE3"/>
    <w:rsid w:val="005F4235"/>
    <w:rsid w:val="005F6F94"/>
    <w:rsid w:val="00601747"/>
    <w:rsid w:val="006071FE"/>
    <w:rsid w:val="006072DC"/>
    <w:rsid w:val="0061292F"/>
    <w:rsid w:val="00614173"/>
    <w:rsid w:val="006162D5"/>
    <w:rsid w:val="00623FC4"/>
    <w:rsid w:val="00633B08"/>
    <w:rsid w:val="00633E85"/>
    <w:rsid w:val="00634FAE"/>
    <w:rsid w:val="00640287"/>
    <w:rsid w:val="00653591"/>
    <w:rsid w:val="006578A6"/>
    <w:rsid w:val="0066262D"/>
    <w:rsid w:val="00665720"/>
    <w:rsid w:val="0067187C"/>
    <w:rsid w:val="0067566B"/>
    <w:rsid w:val="0068057E"/>
    <w:rsid w:val="00697968"/>
    <w:rsid w:val="006A1580"/>
    <w:rsid w:val="006C230F"/>
    <w:rsid w:val="006C7421"/>
    <w:rsid w:val="006D597E"/>
    <w:rsid w:val="006E3BCB"/>
    <w:rsid w:val="006E3F7A"/>
    <w:rsid w:val="006F0E44"/>
    <w:rsid w:val="006F2997"/>
    <w:rsid w:val="006F43AD"/>
    <w:rsid w:val="00701D28"/>
    <w:rsid w:val="00721DE7"/>
    <w:rsid w:val="007230CC"/>
    <w:rsid w:val="00724C3D"/>
    <w:rsid w:val="00725786"/>
    <w:rsid w:val="00743651"/>
    <w:rsid w:val="00745DAE"/>
    <w:rsid w:val="00747495"/>
    <w:rsid w:val="007514FA"/>
    <w:rsid w:val="0076237B"/>
    <w:rsid w:val="00763C81"/>
    <w:rsid w:val="00766388"/>
    <w:rsid w:val="00771EE3"/>
    <w:rsid w:val="007734E1"/>
    <w:rsid w:val="007757E6"/>
    <w:rsid w:val="00783247"/>
    <w:rsid w:val="00791181"/>
    <w:rsid w:val="00793437"/>
    <w:rsid w:val="007A5864"/>
    <w:rsid w:val="007B2F0C"/>
    <w:rsid w:val="007B4F52"/>
    <w:rsid w:val="007B5F72"/>
    <w:rsid w:val="007B6A5D"/>
    <w:rsid w:val="007B6D9A"/>
    <w:rsid w:val="007B7B8B"/>
    <w:rsid w:val="007C1818"/>
    <w:rsid w:val="007E4682"/>
    <w:rsid w:val="007F72AC"/>
    <w:rsid w:val="00812B35"/>
    <w:rsid w:val="0081670B"/>
    <w:rsid w:val="00817D97"/>
    <w:rsid w:val="0082028D"/>
    <w:rsid w:val="00820DDB"/>
    <w:rsid w:val="0082357B"/>
    <w:rsid w:val="008277E4"/>
    <w:rsid w:val="0083466B"/>
    <w:rsid w:val="00842098"/>
    <w:rsid w:val="00843C49"/>
    <w:rsid w:val="0084467E"/>
    <w:rsid w:val="008460E3"/>
    <w:rsid w:val="00853E17"/>
    <w:rsid w:val="00854223"/>
    <w:rsid w:val="008666CC"/>
    <w:rsid w:val="00870D80"/>
    <w:rsid w:val="00874183"/>
    <w:rsid w:val="00895921"/>
    <w:rsid w:val="0089745A"/>
    <w:rsid w:val="008A06FD"/>
    <w:rsid w:val="008A1D8B"/>
    <w:rsid w:val="008A48E1"/>
    <w:rsid w:val="008B0966"/>
    <w:rsid w:val="008B1CE2"/>
    <w:rsid w:val="008C4238"/>
    <w:rsid w:val="008D054C"/>
    <w:rsid w:val="008D4CA2"/>
    <w:rsid w:val="008E4602"/>
    <w:rsid w:val="008E647B"/>
    <w:rsid w:val="008F690B"/>
    <w:rsid w:val="009024CD"/>
    <w:rsid w:val="00903682"/>
    <w:rsid w:val="00907AFA"/>
    <w:rsid w:val="009135EA"/>
    <w:rsid w:val="00920D95"/>
    <w:rsid w:val="009227A5"/>
    <w:rsid w:val="00945A7C"/>
    <w:rsid w:val="00947BEC"/>
    <w:rsid w:val="00956D9F"/>
    <w:rsid w:val="00963A30"/>
    <w:rsid w:val="00977A7D"/>
    <w:rsid w:val="009978AE"/>
    <w:rsid w:val="009A6AD8"/>
    <w:rsid w:val="009B27B5"/>
    <w:rsid w:val="009C4792"/>
    <w:rsid w:val="009C637C"/>
    <w:rsid w:val="009C6B4A"/>
    <w:rsid w:val="009D01A0"/>
    <w:rsid w:val="009D1CC8"/>
    <w:rsid w:val="009E3753"/>
    <w:rsid w:val="009E3D5D"/>
    <w:rsid w:val="009F3725"/>
    <w:rsid w:val="00A05570"/>
    <w:rsid w:val="00A10DF5"/>
    <w:rsid w:val="00A21499"/>
    <w:rsid w:val="00A303DF"/>
    <w:rsid w:val="00A33C7A"/>
    <w:rsid w:val="00A34A62"/>
    <w:rsid w:val="00A3542C"/>
    <w:rsid w:val="00A35892"/>
    <w:rsid w:val="00A35FBE"/>
    <w:rsid w:val="00A50AA3"/>
    <w:rsid w:val="00A5387F"/>
    <w:rsid w:val="00A54A5C"/>
    <w:rsid w:val="00A66448"/>
    <w:rsid w:val="00A76A5F"/>
    <w:rsid w:val="00A82313"/>
    <w:rsid w:val="00A87D5D"/>
    <w:rsid w:val="00A91F04"/>
    <w:rsid w:val="00AC0A48"/>
    <w:rsid w:val="00AE0854"/>
    <w:rsid w:val="00AE1432"/>
    <w:rsid w:val="00AE1DB0"/>
    <w:rsid w:val="00AE2B3C"/>
    <w:rsid w:val="00AE4737"/>
    <w:rsid w:val="00AF73CD"/>
    <w:rsid w:val="00B17FCD"/>
    <w:rsid w:val="00B20EEC"/>
    <w:rsid w:val="00B25CD5"/>
    <w:rsid w:val="00B26147"/>
    <w:rsid w:val="00B27FAB"/>
    <w:rsid w:val="00B453D9"/>
    <w:rsid w:val="00B468E5"/>
    <w:rsid w:val="00B50391"/>
    <w:rsid w:val="00B5765D"/>
    <w:rsid w:val="00B66250"/>
    <w:rsid w:val="00B6646B"/>
    <w:rsid w:val="00B70528"/>
    <w:rsid w:val="00B72445"/>
    <w:rsid w:val="00B72E43"/>
    <w:rsid w:val="00B8233A"/>
    <w:rsid w:val="00B90F42"/>
    <w:rsid w:val="00B91E11"/>
    <w:rsid w:val="00B943E3"/>
    <w:rsid w:val="00B95CAF"/>
    <w:rsid w:val="00BA0C49"/>
    <w:rsid w:val="00BC4DBE"/>
    <w:rsid w:val="00BD1689"/>
    <w:rsid w:val="00BD1978"/>
    <w:rsid w:val="00BE6E41"/>
    <w:rsid w:val="00C1362A"/>
    <w:rsid w:val="00C17DC4"/>
    <w:rsid w:val="00C204D3"/>
    <w:rsid w:val="00C2374D"/>
    <w:rsid w:val="00C3578C"/>
    <w:rsid w:val="00C4165D"/>
    <w:rsid w:val="00C41CFD"/>
    <w:rsid w:val="00C45799"/>
    <w:rsid w:val="00C50A3A"/>
    <w:rsid w:val="00C53112"/>
    <w:rsid w:val="00C5412E"/>
    <w:rsid w:val="00C63E5D"/>
    <w:rsid w:val="00CA598A"/>
    <w:rsid w:val="00CB1792"/>
    <w:rsid w:val="00CE6E1C"/>
    <w:rsid w:val="00D10AAF"/>
    <w:rsid w:val="00D2120C"/>
    <w:rsid w:val="00D26564"/>
    <w:rsid w:val="00D305C9"/>
    <w:rsid w:val="00D522CE"/>
    <w:rsid w:val="00D75C7A"/>
    <w:rsid w:val="00DC6075"/>
    <w:rsid w:val="00DC764D"/>
    <w:rsid w:val="00DC7D72"/>
    <w:rsid w:val="00DD55E6"/>
    <w:rsid w:val="00DD59EF"/>
    <w:rsid w:val="00DF0899"/>
    <w:rsid w:val="00DF7A75"/>
    <w:rsid w:val="00DF7FF6"/>
    <w:rsid w:val="00E02D66"/>
    <w:rsid w:val="00E04B8E"/>
    <w:rsid w:val="00E055BE"/>
    <w:rsid w:val="00E06EB0"/>
    <w:rsid w:val="00E151F9"/>
    <w:rsid w:val="00E21250"/>
    <w:rsid w:val="00E22A8C"/>
    <w:rsid w:val="00E26351"/>
    <w:rsid w:val="00E35138"/>
    <w:rsid w:val="00E37097"/>
    <w:rsid w:val="00E449EC"/>
    <w:rsid w:val="00E4573D"/>
    <w:rsid w:val="00E52DA3"/>
    <w:rsid w:val="00E676DF"/>
    <w:rsid w:val="00E93CB7"/>
    <w:rsid w:val="00E95393"/>
    <w:rsid w:val="00EA737A"/>
    <w:rsid w:val="00EB4816"/>
    <w:rsid w:val="00EB6955"/>
    <w:rsid w:val="00EB6B2E"/>
    <w:rsid w:val="00ED5858"/>
    <w:rsid w:val="00ED5C85"/>
    <w:rsid w:val="00EE2949"/>
    <w:rsid w:val="00EE2C12"/>
    <w:rsid w:val="00EE3041"/>
    <w:rsid w:val="00EF1C5A"/>
    <w:rsid w:val="00F1514B"/>
    <w:rsid w:val="00F1709E"/>
    <w:rsid w:val="00F17C89"/>
    <w:rsid w:val="00F23519"/>
    <w:rsid w:val="00F27F7C"/>
    <w:rsid w:val="00F3211A"/>
    <w:rsid w:val="00F419CB"/>
    <w:rsid w:val="00F454A9"/>
    <w:rsid w:val="00F53087"/>
    <w:rsid w:val="00F53612"/>
    <w:rsid w:val="00F605E8"/>
    <w:rsid w:val="00F732C2"/>
    <w:rsid w:val="00F733E3"/>
    <w:rsid w:val="00F77DCA"/>
    <w:rsid w:val="00F85C55"/>
    <w:rsid w:val="00F97B28"/>
    <w:rsid w:val="00FA6EFD"/>
    <w:rsid w:val="00FB0B15"/>
    <w:rsid w:val="00FB53A5"/>
    <w:rsid w:val="00FB6E3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AE659E7"/>
  <w15:docId w15:val="{CD16BDB5-A3ED-466F-8772-35EBAFB8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BE6E41"/>
    <w:pPr>
      <w:numPr>
        <w:numId w:val="3"/>
      </w:numPr>
      <w:outlineLvl w:val="0"/>
    </w:pPr>
    <w:rPr>
      <w:b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C45799"/>
    <w:pPr>
      <w:tabs>
        <w:tab w:val="left" w:pos="567"/>
        <w:tab w:val="left" w:pos="5783"/>
      </w:tabs>
    </w:pPr>
    <w:rPr>
      <w:b/>
      <w:noProof/>
    </w:rPr>
  </w:style>
  <w:style w:type="paragraph" w:styleId="Inhopg2">
    <w:name w:val="toc 2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paragraph" w:styleId="Inhopg3">
    <w:name w:val="toc 3"/>
    <w:basedOn w:val="Standaard"/>
    <w:next w:val="Standaard"/>
    <w:autoRedefine/>
    <w:uiPriority w:val="39"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link w:val="KoptekstChar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uiPriority w:val="99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link w:val="BallontekstChar"/>
    <w:uiPriority w:val="99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Iso0">
    <w:name w:val="Iso"/>
    <w:rsid w:val="004912F2"/>
    <w:pPr>
      <w:widowControl w:val="0"/>
      <w:outlineLvl w:val="0"/>
    </w:pPr>
    <w:rPr>
      <w:rFonts w:ascii="Arial" w:eastAsia="Calibri" w:hAnsi="Arial"/>
      <w:sz w:val="12"/>
      <w:szCs w:val="12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4912F2"/>
    <w:rPr>
      <w:rFonts w:ascii="Arial" w:hAnsi="Arial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rsid w:val="004912F2"/>
    <w:rPr>
      <w:rFonts w:ascii="Arial" w:hAnsi="Arial"/>
      <w:sz w:val="18"/>
      <w:szCs w:val="24"/>
    </w:rPr>
  </w:style>
  <w:style w:type="paragraph" w:customStyle="1" w:styleId="ZRISubkop0">
    <w:name w:val="ZRI Subkop"/>
    <w:basedOn w:val="Standaard"/>
    <w:next w:val="Standaard"/>
    <w:rsid w:val="004912F2"/>
    <w:pPr>
      <w:tabs>
        <w:tab w:val="num" w:pos="567"/>
      </w:tabs>
      <w:ind w:left="567" w:hanging="567"/>
      <w:outlineLvl w:val="2"/>
    </w:pPr>
    <w:rPr>
      <w:b/>
    </w:rPr>
  </w:style>
  <w:style w:type="paragraph" w:customStyle="1" w:styleId="ZRITussenkop0">
    <w:name w:val="ZRI Tussenkop"/>
    <w:basedOn w:val="Standaard"/>
    <w:next w:val="Standaard"/>
    <w:link w:val="ZRITussenkopChar"/>
    <w:rsid w:val="004912F2"/>
    <w:pPr>
      <w:tabs>
        <w:tab w:val="num" w:pos="567"/>
      </w:tabs>
      <w:outlineLvl w:val="1"/>
    </w:pPr>
    <w:rPr>
      <w:b/>
      <w:sz w:val="20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2F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912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semiHidden/>
    <w:unhideWhenUsed/>
    <w:rsid w:val="004912F2"/>
    <w:pPr>
      <w:spacing w:line="164" w:lineRule="atLeast"/>
    </w:pPr>
    <w:rPr>
      <w:rFonts w:cs="Arial"/>
      <w:sz w:val="11"/>
      <w:szCs w:val="11"/>
    </w:rPr>
  </w:style>
  <w:style w:type="paragraph" w:customStyle="1" w:styleId="ZRIKop0">
    <w:name w:val="ZRI Kop"/>
    <w:basedOn w:val="Standaard"/>
    <w:rsid w:val="004912F2"/>
    <w:pPr>
      <w:tabs>
        <w:tab w:val="left" w:pos="567"/>
      </w:tabs>
      <w:outlineLvl w:val="0"/>
    </w:pPr>
    <w:rPr>
      <w:b/>
      <w:sz w:val="20"/>
    </w:rPr>
  </w:style>
  <w:style w:type="character" w:customStyle="1" w:styleId="ZRITussenkopChar">
    <w:name w:val="ZRI Tussenkop Char"/>
    <w:basedOn w:val="Standaardalinea-lettertype"/>
    <w:link w:val="ZRITussenkop0"/>
    <w:rsid w:val="004912F2"/>
    <w:rPr>
      <w:rFonts w:ascii="Arial" w:hAnsi="Arial"/>
      <w:b/>
      <w:szCs w:val="24"/>
    </w:rPr>
  </w:style>
  <w:style w:type="paragraph" w:styleId="Lijstalinea">
    <w:name w:val="List Paragraph"/>
    <w:basedOn w:val="Standaard"/>
    <w:uiPriority w:val="99"/>
    <w:qFormat/>
    <w:rsid w:val="004912F2"/>
    <w:pPr>
      <w:spacing w:line="284" w:lineRule="exact"/>
      <w:ind w:left="720"/>
      <w:contextualSpacing/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4912F2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4912F2"/>
    <w:pPr>
      <w:spacing w:line="240" w:lineRule="auto"/>
      <w:ind w:left="360" w:hanging="180"/>
    </w:pPr>
  </w:style>
  <w:style w:type="character" w:styleId="Zwaar">
    <w:name w:val="Strong"/>
    <w:basedOn w:val="Standaardalinea-lettertype"/>
    <w:uiPriority w:val="22"/>
    <w:qFormat/>
    <w:rsid w:val="004912F2"/>
    <w:rPr>
      <w:b/>
      <w:bCs/>
    </w:rPr>
  </w:style>
  <w:style w:type="character" w:styleId="GevolgdeHyperlink">
    <w:name w:val="FollowedHyperlink"/>
    <w:basedOn w:val="Standaardalinea-lettertype"/>
    <w:uiPriority w:val="99"/>
    <w:semiHidden/>
    <w:unhideWhenUsed/>
    <w:rsid w:val="004912F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4912F2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F5D2E-59B6-4132-B4D2-883AA4B4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78</Words>
  <Characters>560</Characters>
  <Application>Microsoft Office Word</Application>
  <DocSecurity>0</DocSecurity>
  <Lines>12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NPV1702R001</vt:lpstr>
    </vt:vector>
  </TitlesOfParts>
  <Manager/>
  <Company>van Zanten Raadgevende ingenieurs bv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NPV1702R001</dc:title>
  <dc:subject>NPV1702</dc:subject>
  <dc:creator>Mark Thijs</dc:creator>
  <cp:keywords/>
  <dc:description>R001</dc:description>
  <cp:lastModifiedBy>Alexander van der Pol</cp:lastModifiedBy>
  <cp:revision>2</cp:revision>
  <cp:lastPrinted>2017-05-22T19:41:00Z</cp:lastPrinted>
  <dcterms:created xsi:type="dcterms:W3CDTF">2017-05-22T19:42:00Z</dcterms:created>
  <dcterms:modified xsi:type="dcterms:W3CDTF">2017-05-22T19:42:00Z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22-5-2017</vt:lpwstr>
  </property>
  <property fmtid="{D5CDD505-2E9C-101B-9397-08002B2CF9AE}" pid="4" name="ZRI ConceptText">
    <vt:lpwstr/>
  </property>
</Properties>
</file>